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E12B03" w14:textId="1776A4B5" w:rsidR="00D54863" w:rsidRPr="00B825AB" w:rsidRDefault="00D54863" w:rsidP="00D54863">
      <w:pPr>
        <w:pStyle w:val="CRCoverPage"/>
        <w:outlineLvl w:val="0"/>
        <w:rPr>
          <w:rFonts w:cs="Arial"/>
          <w:b/>
          <w:sz w:val="22"/>
          <w:szCs w:val="22"/>
        </w:rPr>
      </w:pPr>
      <w:bookmarkStart w:id="0" w:name="_Hlk213661094"/>
      <w:bookmarkStart w:id="1" w:name="_Hlk204779696"/>
      <w:r w:rsidRPr="00B825AB">
        <w:rPr>
          <w:rFonts w:cs="Arial"/>
          <w:b/>
          <w:sz w:val="22"/>
          <w:szCs w:val="22"/>
        </w:rPr>
        <w:t>3GPP TSG-SA3 Meeting #12</w:t>
      </w:r>
      <w:r w:rsidR="00694403">
        <w:rPr>
          <w:rFonts w:cs="Arial"/>
          <w:b/>
          <w:sz w:val="22"/>
          <w:szCs w:val="22"/>
        </w:rPr>
        <w:t>6</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B825AB">
        <w:rPr>
          <w:rFonts w:cs="Arial"/>
          <w:b/>
          <w:sz w:val="22"/>
          <w:szCs w:val="22"/>
        </w:rPr>
        <w:tab/>
      </w:r>
      <w:r>
        <w:rPr>
          <w:rFonts w:cs="Arial"/>
          <w:b/>
          <w:sz w:val="22"/>
          <w:szCs w:val="22"/>
        </w:rPr>
        <w:t xml:space="preserve">   </w:t>
      </w:r>
      <w:r w:rsidRPr="00D3258A">
        <w:rPr>
          <w:rFonts w:cs="Arial"/>
          <w:b/>
          <w:sz w:val="22"/>
          <w:szCs w:val="22"/>
          <w:lang w:eastAsia="zh-CN"/>
        </w:rPr>
        <w:t>S3-</w:t>
      </w:r>
      <w:r w:rsidR="00804670" w:rsidRPr="00804670">
        <w:rPr>
          <w:rFonts w:cs="Arial"/>
          <w:b/>
          <w:sz w:val="22"/>
          <w:szCs w:val="22"/>
          <w:lang w:eastAsia="zh-CN"/>
        </w:rPr>
        <w:t>2</w:t>
      </w:r>
      <w:r w:rsidR="00EC64F2">
        <w:rPr>
          <w:rFonts w:cs="Arial"/>
          <w:b/>
          <w:sz w:val="22"/>
          <w:szCs w:val="22"/>
          <w:lang w:eastAsia="zh-CN"/>
        </w:rPr>
        <w:t>6</w:t>
      </w:r>
      <w:r w:rsidR="000A6AFF">
        <w:rPr>
          <w:rFonts w:cs="Arial"/>
          <w:b/>
          <w:sz w:val="22"/>
          <w:szCs w:val="22"/>
          <w:lang w:eastAsia="zh-CN"/>
        </w:rPr>
        <w:t>0593</w:t>
      </w:r>
    </w:p>
    <w:p w14:paraId="313BE5B6" w14:textId="4C8FE0DD" w:rsidR="00D54863" w:rsidRPr="00B825AB" w:rsidRDefault="00694403" w:rsidP="00D54863">
      <w:pPr>
        <w:pStyle w:val="CRCoverPage"/>
        <w:outlineLvl w:val="0"/>
        <w:rPr>
          <w:b/>
          <w:bCs/>
          <w:noProof/>
          <w:sz w:val="24"/>
        </w:rPr>
      </w:pPr>
      <w:r>
        <w:rPr>
          <w:rFonts w:cs="Arial"/>
          <w:b/>
          <w:sz w:val="22"/>
          <w:szCs w:val="22"/>
        </w:rPr>
        <w:t>GOA</w:t>
      </w:r>
      <w:r w:rsidR="00D54863" w:rsidRPr="00BC7B46">
        <w:rPr>
          <w:rFonts w:cs="Arial"/>
          <w:b/>
          <w:sz w:val="22"/>
          <w:szCs w:val="22"/>
        </w:rPr>
        <w:t xml:space="preserve">, </w:t>
      </w:r>
      <w:r>
        <w:rPr>
          <w:rFonts w:cs="Arial"/>
          <w:b/>
          <w:sz w:val="22"/>
          <w:szCs w:val="22"/>
        </w:rPr>
        <w:t>India</w:t>
      </w:r>
      <w:r w:rsidR="00D54863" w:rsidRPr="00A26909">
        <w:rPr>
          <w:rFonts w:cs="Arial"/>
          <w:b/>
          <w:sz w:val="22"/>
          <w:szCs w:val="22"/>
        </w:rPr>
        <w:t xml:space="preserve">, </w:t>
      </w:r>
      <w:r>
        <w:rPr>
          <w:rFonts w:cs="Arial"/>
          <w:b/>
          <w:sz w:val="22"/>
          <w:szCs w:val="22"/>
        </w:rPr>
        <w:t>9</w:t>
      </w:r>
      <w:r w:rsidR="00D54863" w:rsidRPr="00A26909">
        <w:rPr>
          <w:rFonts w:cs="Arial"/>
          <w:b/>
          <w:sz w:val="22"/>
          <w:szCs w:val="22"/>
        </w:rPr>
        <w:t xml:space="preserve">th – </w:t>
      </w:r>
      <w:r>
        <w:rPr>
          <w:rFonts w:cs="Arial"/>
          <w:b/>
          <w:sz w:val="22"/>
          <w:szCs w:val="22"/>
        </w:rPr>
        <w:t>13</w:t>
      </w:r>
      <w:r w:rsidR="00D54863" w:rsidRPr="00A26909">
        <w:rPr>
          <w:rFonts w:cs="Arial"/>
          <w:b/>
          <w:sz w:val="22"/>
          <w:szCs w:val="22"/>
        </w:rPr>
        <w:t xml:space="preserve">th </w:t>
      </w:r>
      <w:r>
        <w:rPr>
          <w:rFonts w:cs="Arial"/>
          <w:b/>
          <w:sz w:val="22"/>
          <w:szCs w:val="22"/>
          <w:lang w:eastAsia="zh-CN"/>
        </w:rPr>
        <w:t>Feb</w:t>
      </w:r>
      <w:r w:rsidR="00D54863" w:rsidRPr="00A26909">
        <w:rPr>
          <w:rFonts w:cs="Arial"/>
          <w:b/>
          <w:sz w:val="22"/>
          <w:szCs w:val="22"/>
        </w:rPr>
        <w:t>. 202</w:t>
      </w:r>
      <w:r>
        <w:rPr>
          <w:rFonts w:cs="Arial"/>
          <w:b/>
          <w:sz w:val="22"/>
          <w:szCs w:val="22"/>
        </w:rPr>
        <w:t>6</w:t>
      </w:r>
    </w:p>
    <w:p w14:paraId="0EA19ADC" w14:textId="77777777" w:rsidR="00A26909" w:rsidRPr="00694403" w:rsidRDefault="00A26909" w:rsidP="00A26909">
      <w:pPr>
        <w:pStyle w:val="CRCoverPage"/>
        <w:outlineLvl w:val="0"/>
        <w:rPr>
          <w:b/>
          <w:sz w:val="24"/>
        </w:rPr>
      </w:pPr>
    </w:p>
    <w:p w14:paraId="68BEA3B0" w14:textId="22331575" w:rsidR="00A26909" w:rsidRDefault="00A26909" w:rsidP="00A26909">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7669F">
        <w:rPr>
          <w:rFonts w:ascii="Arial" w:hAnsi="Arial" w:cs="Arial" w:hint="eastAsia"/>
          <w:b/>
          <w:bCs/>
          <w:lang w:val="en-US" w:eastAsia="zh-CN"/>
        </w:rPr>
        <w:t>OPPO</w:t>
      </w:r>
      <w:bookmarkStart w:id="2" w:name="_GoBack"/>
      <w:bookmarkEnd w:id="2"/>
    </w:p>
    <w:p w14:paraId="749A98DC" w14:textId="0421CE49" w:rsidR="00A26909" w:rsidRDefault="00A26909" w:rsidP="00A2690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3" w:name="_Hlk213690286"/>
      <w:r w:rsidR="00D4714A">
        <w:rPr>
          <w:rFonts w:ascii="Arial" w:hAnsi="Arial" w:cs="Arial"/>
          <w:b/>
          <w:bCs/>
          <w:lang w:val="en-US"/>
        </w:rPr>
        <w:t>Update KI#5</w:t>
      </w:r>
      <w:r w:rsidR="00E0205C">
        <w:rPr>
          <w:rFonts w:ascii="Arial" w:hAnsi="Arial" w:cs="Arial"/>
          <w:b/>
          <w:bCs/>
          <w:lang w:val="en-US"/>
        </w:rPr>
        <w:t xml:space="preserve"> of AIOT</w:t>
      </w:r>
    </w:p>
    <w:bookmarkEnd w:id="3"/>
    <w:p w14:paraId="69E72EC6" w14:textId="77777777" w:rsidR="00A26909" w:rsidRDefault="00A26909" w:rsidP="00A2690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4FA4FB3" w14:textId="10485F1E" w:rsidR="00A26909" w:rsidRPr="00B70E22" w:rsidRDefault="00A26909" w:rsidP="00A26909">
      <w:pPr>
        <w:spacing w:after="120"/>
        <w:ind w:left="1985" w:hanging="1985"/>
        <w:rPr>
          <w:rFonts w:ascii="Arial" w:hAnsi="Arial" w:cs="Arial"/>
          <w:b/>
          <w:bCs/>
          <w:lang w:val="en-US"/>
        </w:rPr>
      </w:pPr>
      <w:r w:rsidRPr="00B70E22">
        <w:rPr>
          <w:rFonts w:ascii="Arial" w:hAnsi="Arial" w:cs="Arial"/>
          <w:b/>
          <w:bCs/>
          <w:lang w:val="en-US"/>
        </w:rPr>
        <w:t>Agenda item:</w:t>
      </w:r>
      <w:r w:rsidRPr="00B70E22">
        <w:rPr>
          <w:rFonts w:ascii="Arial" w:hAnsi="Arial" w:cs="Arial"/>
          <w:b/>
          <w:bCs/>
          <w:lang w:val="en-US"/>
        </w:rPr>
        <w:tab/>
      </w:r>
      <w:r w:rsidR="00D6407C">
        <w:rPr>
          <w:rFonts w:ascii="Arial" w:hAnsi="Arial" w:cs="Arial"/>
          <w:b/>
          <w:bCs/>
          <w:lang w:val="en-US" w:eastAsia="zh-CN"/>
        </w:rPr>
        <w:t>5.</w:t>
      </w:r>
      <w:r w:rsidR="00D4714A">
        <w:rPr>
          <w:rFonts w:ascii="Arial" w:hAnsi="Arial" w:cs="Arial"/>
          <w:b/>
          <w:bCs/>
          <w:lang w:val="en-US" w:eastAsia="zh-CN"/>
        </w:rPr>
        <w:t>2</w:t>
      </w:r>
      <w:r w:rsidR="00D6407C">
        <w:rPr>
          <w:rFonts w:ascii="Arial" w:hAnsi="Arial" w:cs="Arial"/>
          <w:b/>
          <w:bCs/>
          <w:lang w:val="en-US" w:eastAsia="zh-CN"/>
        </w:rPr>
        <w:t>.1</w:t>
      </w:r>
      <w:r w:rsidR="00D4714A">
        <w:rPr>
          <w:rFonts w:ascii="Arial" w:hAnsi="Arial" w:cs="Arial"/>
          <w:b/>
          <w:bCs/>
          <w:lang w:val="en-US" w:eastAsia="zh-CN"/>
        </w:rPr>
        <w:t>1</w:t>
      </w:r>
    </w:p>
    <w:p w14:paraId="71D063D6" w14:textId="11983B26" w:rsidR="00A26909" w:rsidRPr="00256849" w:rsidRDefault="00A26909" w:rsidP="00A26909">
      <w:pPr>
        <w:spacing w:after="120"/>
        <w:ind w:left="1985" w:hanging="1985"/>
        <w:rPr>
          <w:rFonts w:ascii="Arial" w:hAnsi="Arial" w:cs="Arial"/>
          <w:b/>
          <w:bCs/>
          <w:lang w:val="en-US"/>
        </w:rPr>
      </w:pPr>
      <w:r w:rsidRPr="00256849">
        <w:rPr>
          <w:rFonts w:ascii="Arial" w:hAnsi="Arial" w:cs="Arial"/>
          <w:b/>
          <w:bCs/>
          <w:lang w:val="en-US"/>
        </w:rPr>
        <w:t>Spec:</w:t>
      </w:r>
      <w:r w:rsidRPr="00256849">
        <w:rPr>
          <w:rFonts w:ascii="Arial" w:hAnsi="Arial" w:cs="Arial"/>
          <w:b/>
          <w:bCs/>
          <w:lang w:val="en-US"/>
        </w:rPr>
        <w:tab/>
        <w:t>3GPP T</w:t>
      </w:r>
      <w:r w:rsidR="00991123">
        <w:rPr>
          <w:rFonts w:ascii="Arial" w:hAnsi="Arial" w:cs="Arial"/>
          <w:b/>
          <w:bCs/>
          <w:lang w:val="en-US"/>
        </w:rPr>
        <w:t>R</w:t>
      </w:r>
      <w:r w:rsidRPr="00256849">
        <w:rPr>
          <w:rFonts w:ascii="Arial" w:hAnsi="Arial" w:cs="Arial"/>
          <w:b/>
          <w:bCs/>
          <w:lang w:val="en-US"/>
        </w:rPr>
        <w:t xml:space="preserve"> </w:t>
      </w:r>
      <w:r w:rsidR="00A7669F" w:rsidRPr="00A7669F">
        <w:rPr>
          <w:rFonts w:ascii="Arial" w:hAnsi="Arial" w:cs="Arial"/>
          <w:b/>
          <w:bCs/>
          <w:lang w:val="en-US"/>
        </w:rPr>
        <w:t>33.</w:t>
      </w:r>
      <w:r w:rsidR="00D4714A">
        <w:rPr>
          <w:rFonts w:ascii="Arial" w:hAnsi="Arial" w:cs="Arial"/>
          <w:b/>
          <w:bCs/>
          <w:lang w:val="en-US"/>
        </w:rPr>
        <w:t>714</w:t>
      </w:r>
    </w:p>
    <w:p w14:paraId="6292F277" w14:textId="4EB7EA40" w:rsidR="00A26909" w:rsidRDefault="00A26909" w:rsidP="00A26909">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4714A">
        <w:rPr>
          <w:rFonts w:ascii="Arial" w:hAnsi="Arial" w:cs="Arial"/>
          <w:b/>
          <w:bCs/>
          <w:lang w:val="en-US" w:eastAsia="zh-CN"/>
        </w:rPr>
        <w:t>0</w:t>
      </w:r>
      <w:r>
        <w:rPr>
          <w:rFonts w:ascii="Arial" w:hAnsi="Arial" w:cs="Arial"/>
          <w:b/>
          <w:bCs/>
          <w:lang w:val="en-US"/>
        </w:rPr>
        <w:t>.</w:t>
      </w:r>
      <w:r w:rsidR="00D4714A">
        <w:rPr>
          <w:rFonts w:ascii="Arial" w:hAnsi="Arial" w:cs="Arial"/>
          <w:b/>
          <w:bCs/>
          <w:lang w:val="en-US" w:eastAsia="zh-CN"/>
        </w:rPr>
        <w:t>2</w:t>
      </w:r>
      <w:r>
        <w:rPr>
          <w:rFonts w:ascii="Arial" w:hAnsi="Arial" w:cs="Arial"/>
          <w:b/>
          <w:bCs/>
          <w:lang w:val="en-US"/>
        </w:rPr>
        <w:t>.</w:t>
      </w:r>
      <w:r w:rsidR="00D4714A">
        <w:rPr>
          <w:rFonts w:ascii="Arial" w:hAnsi="Arial" w:cs="Arial"/>
          <w:b/>
          <w:bCs/>
          <w:lang w:val="en-US" w:eastAsia="zh-CN"/>
        </w:rPr>
        <w:t>0</w:t>
      </w:r>
    </w:p>
    <w:p w14:paraId="3A6CA476" w14:textId="5D022678" w:rsidR="00A26909" w:rsidRDefault="00A26909" w:rsidP="00A2690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bookmarkStart w:id="4" w:name="_Hlk219294291"/>
      <w:bookmarkStart w:id="5" w:name="OLE_LINK47"/>
      <w:r w:rsidR="00D4714A" w:rsidRPr="00D4714A">
        <w:rPr>
          <w:rFonts w:ascii="Arial" w:hAnsi="Arial" w:cs="Arial"/>
          <w:b/>
          <w:bCs/>
          <w:lang w:val="en-US"/>
        </w:rPr>
        <w:t>FS_AIoT_SEC_Ph2</w:t>
      </w:r>
      <w:r>
        <w:rPr>
          <w:rFonts w:ascii="Arial" w:hAnsi="Arial" w:cs="Arial"/>
          <w:b/>
          <w:bCs/>
          <w:lang w:val="en-US"/>
        </w:rPr>
        <w:t xml:space="preserve"> </w:t>
      </w:r>
      <w:bookmarkEnd w:id="4"/>
      <w:bookmarkEnd w:id="5"/>
    </w:p>
    <w:bookmarkEnd w:id="0"/>
    <w:p w14:paraId="74EE058D" w14:textId="77777777" w:rsidR="00A26909" w:rsidRDefault="00A26909" w:rsidP="00A26909">
      <w:pPr>
        <w:pBdr>
          <w:bottom w:val="single" w:sz="12" w:space="1" w:color="auto"/>
        </w:pBdr>
        <w:spacing w:after="120"/>
        <w:ind w:left="1985" w:hanging="1985"/>
        <w:rPr>
          <w:rFonts w:ascii="Arial" w:hAnsi="Arial" w:cs="Arial"/>
          <w:b/>
          <w:bCs/>
          <w:lang w:val="en-US"/>
        </w:rPr>
      </w:pPr>
    </w:p>
    <w:p w14:paraId="6A57E563" w14:textId="77777777" w:rsidR="00A26909" w:rsidRDefault="00A26909" w:rsidP="00A26909">
      <w:pPr>
        <w:pStyle w:val="CRCoverPage"/>
        <w:rPr>
          <w:b/>
          <w:lang w:val="en-US"/>
        </w:rPr>
      </w:pPr>
      <w:r>
        <w:rPr>
          <w:b/>
          <w:lang w:val="en-US"/>
        </w:rPr>
        <w:t>Comments</w:t>
      </w:r>
    </w:p>
    <w:bookmarkEnd w:id="1"/>
    <w:p w14:paraId="7B82D442" w14:textId="765EFC05" w:rsidR="00991123" w:rsidRDefault="00991123" w:rsidP="00865565">
      <w:pPr>
        <w:pBdr>
          <w:bottom w:val="single" w:sz="12" w:space="1" w:color="auto"/>
        </w:pBdr>
        <w:rPr>
          <w:lang w:val="en-US" w:eastAsia="zh-CN"/>
        </w:rPr>
      </w:pPr>
      <w:r>
        <w:rPr>
          <w:rFonts w:hint="eastAsia"/>
          <w:lang w:val="en-US" w:eastAsia="zh-CN"/>
        </w:rPr>
        <w:t>It</w:t>
      </w:r>
      <w:r>
        <w:rPr>
          <w:lang w:val="en-US"/>
        </w:rPr>
        <w:t xml:space="preserve"> </w:t>
      </w:r>
      <w:r>
        <w:rPr>
          <w:rFonts w:hint="eastAsia"/>
          <w:lang w:val="en-US" w:eastAsia="zh-CN"/>
        </w:rPr>
        <w:t>is</w:t>
      </w:r>
      <w:r>
        <w:rPr>
          <w:lang w:val="en-US"/>
        </w:rPr>
        <w:t xml:space="preserve"> </w:t>
      </w:r>
      <w:r>
        <w:rPr>
          <w:rFonts w:hint="eastAsia"/>
          <w:lang w:val="en-US" w:eastAsia="zh-CN"/>
        </w:rPr>
        <w:t>proposed</w:t>
      </w:r>
      <w:r w:rsidR="002921CD">
        <w:rPr>
          <w:lang w:val="en-US" w:eastAsia="zh-CN"/>
        </w:rPr>
        <w:t xml:space="preserve"> </w:t>
      </w:r>
      <w:r w:rsidR="002921CD">
        <w:rPr>
          <w:rFonts w:hint="eastAsia"/>
          <w:lang w:val="en-US" w:eastAsia="zh-CN"/>
        </w:rPr>
        <w:t>t</w:t>
      </w:r>
      <w:r w:rsidR="002921CD">
        <w:rPr>
          <w:lang w:val="en-US" w:eastAsia="zh-CN"/>
        </w:rPr>
        <w:t xml:space="preserve">o </w:t>
      </w:r>
      <w:r w:rsidR="00D4714A">
        <w:rPr>
          <w:rFonts w:hint="eastAsia"/>
          <w:lang w:val="en-US" w:eastAsia="zh-CN"/>
        </w:rPr>
        <w:t>update</w:t>
      </w:r>
      <w:r w:rsidR="00D4714A">
        <w:rPr>
          <w:lang w:val="en-US" w:eastAsia="zh-CN"/>
        </w:rPr>
        <w:t xml:space="preserve"> KI#5 </w:t>
      </w:r>
      <w:r w:rsidR="00D4714A" w:rsidRPr="00D4714A">
        <w:rPr>
          <w:lang w:val="en-US" w:eastAsia="zh-CN"/>
        </w:rPr>
        <w:t>Amplification of resource exhaustion by exploiting AIoT paging messages</w:t>
      </w:r>
      <w:r w:rsidR="00D4714A">
        <w:rPr>
          <w:lang w:val="en-US" w:eastAsia="zh-CN"/>
        </w:rPr>
        <w:t>.</w:t>
      </w:r>
    </w:p>
    <w:p w14:paraId="34F744AD" w14:textId="77777777" w:rsidR="00D4714A" w:rsidRDefault="00D4714A" w:rsidP="00865565">
      <w:pPr>
        <w:pBdr>
          <w:bottom w:val="single" w:sz="12" w:space="1" w:color="auto"/>
        </w:pBdr>
        <w:rPr>
          <w:lang w:val="en-US"/>
        </w:rPr>
      </w:pPr>
    </w:p>
    <w:p w14:paraId="6E605F33" w14:textId="77777777" w:rsidR="00991123" w:rsidRDefault="00991123" w:rsidP="00865565">
      <w:pPr>
        <w:pBdr>
          <w:bottom w:val="single" w:sz="12" w:space="1" w:color="auto"/>
        </w:pBdr>
        <w:rPr>
          <w:lang w:val="en-US"/>
        </w:rPr>
      </w:pPr>
    </w:p>
    <w:p w14:paraId="51473C15" w14:textId="63390156" w:rsidR="00A7669F" w:rsidRPr="00865565" w:rsidRDefault="00865565" w:rsidP="00865565">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5CC4110" w14:textId="77777777" w:rsidR="00D4714A" w:rsidRPr="00D4714A" w:rsidRDefault="00D4714A" w:rsidP="00D4714A">
      <w:pPr>
        <w:keepNext/>
        <w:keepLines/>
        <w:spacing w:before="180"/>
        <w:ind w:left="1134" w:hanging="1134"/>
        <w:outlineLvl w:val="1"/>
        <w:rPr>
          <w:rFonts w:ascii="Arial" w:hAnsi="Arial"/>
          <w:sz w:val="32"/>
        </w:rPr>
      </w:pPr>
      <w:bookmarkStart w:id="6" w:name="_Toc214976932"/>
      <w:r w:rsidRPr="00D4714A">
        <w:rPr>
          <w:rFonts w:ascii="Arial" w:hAnsi="Arial"/>
          <w:sz w:val="32"/>
        </w:rPr>
        <w:t>4.5</w:t>
      </w:r>
      <w:r w:rsidRPr="00D4714A">
        <w:rPr>
          <w:rFonts w:ascii="Arial" w:hAnsi="Arial"/>
          <w:sz w:val="32"/>
        </w:rPr>
        <w:tab/>
        <w:t xml:space="preserve">Key Issue #5: </w:t>
      </w:r>
      <w:bookmarkStart w:id="7" w:name="_Hlk219293148"/>
      <w:r w:rsidRPr="00D4714A">
        <w:rPr>
          <w:rFonts w:ascii="Arial" w:hAnsi="Arial"/>
          <w:sz w:val="32"/>
        </w:rPr>
        <w:t xml:space="preserve">Amplification of </w:t>
      </w:r>
      <w:bookmarkStart w:id="8" w:name="_Hlk219298645"/>
      <w:r w:rsidRPr="00D4714A">
        <w:rPr>
          <w:rFonts w:ascii="Arial" w:hAnsi="Arial"/>
          <w:sz w:val="32"/>
        </w:rPr>
        <w:t>resource exhaustion</w:t>
      </w:r>
      <w:bookmarkEnd w:id="8"/>
      <w:r w:rsidRPr="00D4714A">
        <w:rPr>
          <w:rFonts w:ascii="Arial" w:hAnsi="Arial"/>
          <w:sz w:val="32"/>
        </w:rPr>
        <w:t xml:space="preserve"> by exploiting AIoT paging messages</w:t>
      </w:r>
      <w:bookmarkEnd w:id="6"/>
      <w:bookmarkEnd w:id="7"/>
    </w:p>
    <w:p w14:paraId="57E8BE74" w14:textId="77777777" w:rsidR="00D4714A" w:rsidRPr="00D4714A" w:rsidRDefault="00D4714A" w:rsidP="00D4714A">
      <w:pPr>
        <w:keepNext/>
        <w:keepLines/>
        <w:spacing w:before="120"/>
        <w:ind w:left="1134" w:hanging="1134"/>
        <w:outlineLvl w:val="2"/>
        <w:rPr>
          <w:rFonts w:ascii="Arial" w:hAnsi="Arial"/>
          <w:sz w:val="28"/>
        </w:rPr>
      </w:pPr>
      <w:bookmarkStart w:id="9" w:name="_Toc214976933"/>
      <w:r w:rsidRPr="00D4714A">
        <w:rPr>
          <w:rFonts w:ascii="Arial" w:hAnsi="Arial"/>
          <w:sz w:val="28"/>
        </w:rPr>
        <w:t>4.5.1</w:t>
      </w:r>
      <w:r w:rsidRPr="00D4714A">
        <w:rPr>
          <w:rFonts w:ascii="Arial" w:hAnsi="Arial"/>
          <w:sz w:val="28"/>
        </w:rPr>
        <w:tab/>
        <w:t>Key issue details</w:t>
      </w:r>
      <w:bookmarkEnd w:id="9"/>
    </w:p>
    <w:p w14:paraId="16DF5876" w14:textId="77777777" w:rsidR="00D4714A" w:rsidRPr="00D4714A" w:rsidRDefault="00D4714A" w:rsidP="00D4714A">
      <w:pPr>
        <w:rPr>
          <w:lang w:val="en-US" w:eastAsia="zh-CN"/>
        </w:rPr>
      </w:pPr>
      <w:r w:rsidRPr="00D4714A">
        <w:rPr>
          <w:lang w:val="en-US" w:eastAsia="zh-CN"/>
        </w:rPr>
        <w:t xml:space="preserve">Paging of AIoT devices is different than </w:t>
      </w:r>
      <w:r w:rsidRPr="00D4714A">
        <w:t>"</w:t>
      </w:r>
      <w:r w:rsidRPr="00D4714A">
        <w:rPr>
          <w:lang w:val="en-US" w:eastAsia="zh-CN"/>
        </w:rPr>
        <w:t>regular</w:t>
      </w:r>
      <w:r w:rsidRPr="00D4714A">
        <w:t>"</w:t>
      </w:r>
      <w:r w:rsidRPr="00D4714A">
        <w:rPr>
          <w:lang w:val="en-US" w:eastAsia="zh-CN"/>
        </w:rPr>
        <w:t xml:space="preserve"> paging of regular UEs. In AIOT, one single paging message coming from the reader/network can be used to trigger multiple devices to respond by using, for example, a mask/filter based on target device identification,</w:t>
      </w:r>
      <w:r w:rsidRPr="00D4714A" w:rsidDel="005E4264">
        <w:rPr>
          <w:lang w:val="en-US" w:eastAsia="zh-CN"/>
        </w:rPr>
        <w:t xml:space="preserve"> </w:t>
      </w:r>
      <w:r w:rsidRPr="00D4714A">
        <w:rPr>
          <w:lang w:val="en-US" w:eastAsia="zh-CN"/>
        </w:rPr>
        <w:t>or by a group ID of the target devices. Once the target devices are triggered, the reader, core network of the PLMN, and the associated AF participate in various steps to accomplish the intended tasks, e.g., inventory reporting and command executing. Unlike regular paging, AIOT paging can happen for devices that are not necessarily already registered in the core network and hence cannot share a session security context with the network.</w:t>
      </w:r>
    </w:p>
    <w:p w14:paraId="11516510" w14:textId="77777777" w:rsidR="00D4714A" w:rsidRPr="00D4714A" w:rsidRDefault="00D4714A" w:rsidP="00D4714A">
      <w:pPr>
        <w:rPr>
          <w:lang w:val="en-US" w:eastAsia="zh-CN"/>
        </w:rPr>
      </w:pPr>
      <w:r w:rsidRPr="00D4714A">
        <w:rPr>
          <w:lang w:val="en-US" w:eastAsia="zh-CN"/>
        </w:rPr>
        <w:t xml:space="preserve">The paging message can include information that the devices and core network of the PLMN can use in successful accomplishment of these tasks in those steps. Therefore, if parts of or the whole paging message is corrupted, the core network of the PLMN and the AF can end up wasting computational resources that leads to no successful accomplishment of the intended tasks. Moreover, the corrupted paging message results in waste of radio resources being used by AIOT over the air interface as well. </w:t>
      </w:r>
    </w:p>
    <w:p w14:paraId="7A9EC125" w14:textId="77777777" w:rsidR="00D4714A" w:rsidRPr="00D4714A" w:rsidRDefault="00D4714A" w:rsidP="00D4714A">
      <w:pPr>
        <w:rPr>
          <w:lang w:val="en-US" w:eastAsia="zh-CN"/>
        </w:rPr>
      </w:pPr>
      <w:r w:rsidRPr="00D4714A">
        <w:rPr>
          <w:lang w:val="en-US" w:eastAsia="zh-CN"/>
        </w:rPr>
        <w:t>The above can be used by an adversary that intentionally corrupt the paging message in a way so that many legitimate AIOT devices are triggered by the corrupted paging message, but later, in the core network of the PLMN or in the AF, the responses from the AIOT devices are found invalid. This happens not because the devices computed wrong responses, but because the devices used corrupted paging message in computing their responses. Such an attack can cause the PLMN and the AF wasting computational resources. It also causes the AIOT reader wasting radio resources that can adversely impact the regular UEs in the same network.</w:t>
      </w:r>
    </w:p>
    <w:p w14:paraId="37649A55" w14:textId="77777777" w:rsidR="00D4714A" w:rsidRPr="00D4714A" w:rsidRDefault="00D4714A" w:rsidP="00D4714A">
      <w:pPr>
        <w:rPr>
          <w:lang w:val="en-US" w:eastAsia="zh-CN"/>
        </w:rPr>
      </w:pPr>
      <w:r w:rsidRPr="00D4714A">
        <w:rPr>
          <w:lang w:val="en-US" w:eastAsia="zh-CN"/>
        </w:rPr>
        <w:t xml:space="preserve">If devices respond to a </w:t>
      </w:r>
      <w:bookmarkStart w:id="10" w:name="OLE_LINK51"/>
      <w:bookmarkStart w:id="11" w:name="OLE_LINK52"/>
      <w:r w:rsidRPr="00D4714A">
        <w:rPr>
          <w:lang w:val="en-US" w:eastAsia="zh-CN"/>
        </w:rPr>
        <w:t xml:space="preserve">corrupted </w:t>
      </w:r>
      <w:bookmarkEnd w:id="10"/>
      <w:bookmarkEnd w:id="11"/>
      <w:r w:rsidRPr="00D4714A">
        <w:rPr>
          <w:lang w:val="en-US" w:eastAsia="zh-CN"/>
        </w:rPr>
        <w:t>paging message, that should be identified as early as possible, and the responses should not be forwarded any further to the core network or to the AF.</w:t>
      </w:r>
    </w:p>
    <w:p w14:paraId="29818C51" w14:textId="77777777" w:rsidR="00D4714A" w:rsidRPr="00D4714A" w:rsidRDefault="00D4714A" w:rsidP="00D4714A">
      <w:pPr>
        <w:keepNext/>
        <w:keepLines/>
        <w:spacing w:before="120"/>
        <w:ind w:left="1134" w:hanging="1134"/>
        <w:outlineLvl w:val="2"/>
        <w:rPr>
          <w:rFonts w:ascii="Arial" w:hAnsi="Arial"/>
          <w:sz w:val="28"/>
        </w:rPr>
      </w:pPr>
      <w:bookmarkStart w:id="12" w:name="_Toc214976934"/>
      <w:r w:rsidRPr="00D4714A">
        <w:rPr>
          <w:rFonts w:ascii="Arial" w:hAnsi="Arial"/>
          <w:sz w:val="28"/>
        </w:rPr>
        <w:lastRenderedPageBreak/>
        <w:t>4.5.2</w:t>
      </w:r>
      <w:r w:rsidRPr="00D4714A">
        <w:rPr>
          <w:rFonts w:ascii="Arial" w:hAnsi="Arial"/>
          <w:sz w:val="28"/>
        </w:rPr>
        <w:tab/>
        <w:t>Security threats</w:t>
      </w:r>
      <w:bookmarkEnd w:id="12"/>
    </w:p>
    <w:p w14:paraId="69F0C64E" w14:textId="77777777" w:rsidR="00D4714A" w:rsidRPr="00D4714A" w:rsidRDefault="00D4714A" w:rsidP="00D4714A">
      <w:pPr>
        <w:rPr>
          <w:lang w:val="en-US" w:eastAsia="zh-CN"/>
        </w:rPr>
      </w:pPr>
      <w:r w:rsidRPr="00D4714A">
        <w:rPr>
          <w:lang w:val="en-US" w:eastAsia="zh-CN"/>
        </w:rPr>
        <w:t>An adversary can cause the core network of a PLMN or the AF wasting computational resources by corrupting or spoofing one single paging message, which is surprisingly little work on the adversary’s behalf, that triggers a lot of de</w:t>
      </w:r>
      <w:bookmarkStart w:id="13" w:name="_Hlk219298833"/>
      <w:r w:rsidRPr="00D4714A">
        <w:rPr>
          <w:lang w:val="en-US" w:eastAsia="zh-CN"/>
        </w:rPr>
        <w:t>vices to send a paging response to the legitimate reader.</w:t>
      </w:r>
    </w:p>
    <w:p w14:paraId="54F49818" w14:textId="77777777" w:rsidR="00D4714A" w:rsidRPr="00D4714A" w:rsidRDefault="00D4714A" w:rsidP="00D4714A">
      <w:pPr>
        <w:rPr>
          <w:lang w:val="en-US" w:eastAsia="zh-CN"/>
        </w:rPr>
      </w:pPr>
      <w:r w:rsidRPr="00D4714A">
        <w:rPr>
          <w:lang w:val="en-US" w:eastAsia="zh-CN"/>
        </w:rPr>
        <w:t>The above attack can also cause the AIOT reader and serving NG-RAN node wasting radio resources that can adversely impact the regular UEs in the same network.</w:t>
      </w:r>
    </w:p>
    <w:p w14:paraId="467BB0ED" w14:textId="77777777" w:rsidR="00D4714A" w:rsidRPr="00D4714A" w:rsidRDefault="00D4714A" w:rsidP="00D4714A">
      <w:pPr>
        <w:keepNext/>
        <w:keepLines/>
        <w:spacing w:before="120"/>
        <w:ind w:left="1134" w:hanging="1134"/>
        <w:outlineLvl w:val="2"/>
        <w:rPr>
          <w:rFonts w:ascii="Arial" w:hAnsi="Arial"/>
          <w:sz w:val="28"/>
        </w:rPr>
      </w:pPr>
      <w:bookmarkStart w:id="14" w:name="_Toc214976935"/>
      <w:bookmarkEnd w:id="13"/>
      <w:r w:rsidRPr="00D4714A">
        <w:rPr>
          <w:rFonts w:ascii="Arial" w:hAnsi="Arial"/>
          <w:sz w:val="28"/>
        </w:rPr>
        <w:t>4.5.3</w:t>
      </w:r>
      <w:r w:rsidRPr="00D4714A">
        <w:rPr>
          <w:rFonts w:ascii="Arial" w:hAnsi="Arial"/>
          <w:sz w:val="28"/>
        </w:rPr>
        <w:tab/>
        <w:t>Potential security requirements</w:t>
      </w:r>
      <w:bookmarkEnd w:id="14"/>
    </w:p>
    <w:p w14:paraId="4413044F" w14:textId="50E5F36D" w:rsidR="003E11E2" w:rsidRDefault="003E11E2" w:rsidP="003E11E2">
      <w:pPr>
        <w:pStyle w:val="EditorsNote"/>
        <w:rPr>
          <w:ins w:id="15" w:author="Lihui" w:date="2026-01-15T16:58:00Z"/>
          <w:lang w:val="en-US" w:eastAsia="zh-CN"/>
        </w:rPr>
      </w:pPr>
      <w:ins w:id="16" w:author="Lihui" w:date="2026-01-15T16:49:00Z">
        <w:r>
          <w:rPr>
            <w:rFonts w:hint="eastAsia"/>
            <w:lang w:val="en-US" w:eastAsia="zh-CN"/>
          </w:rPr>
          <w:t>Editor</w:t>
        </w:r>
        <w:r>
          <w:rPr>
            <w:lang w:val="en-US" w:eastAsia="zh-CN"/>
          </w:rPr>
          <w:t>’</w:t>
        </w:r>
        <w:r>
          <w:rPr>
            <w:rFonts w:hint="eastAsia"/>
            <w:lang w:val="en-US" w:eastAsia="zh-CN"/>
          </w:rPr>
          <w:t>s</w:t>
        </w:r>
        <w:r>
          <w:rPr>
            <w:lang w:val="en-US" w:eastAsia="zh-CN"/>
          </w:rPr>
          <w:t xml:space="preserve"> </w:t>
        </w:r>
        <w:r>
          <w:rPr>
            <w:rFonts w:hint="eastAsia"/>
            <w:lang w:val="en-US" w:eastAsia="zh-CN"/>
          </w:rPr>
          <w:t>Note:</w:t>
        </w:r>
      </w:ins>
      <w:ins w:id="17" w:author="Lihui" w:date="2026-01-15T16:50:00Z">
        <w:r>
          <w:rPr>
            <w:lang w:val="en-US" w:eastAsia="zh-CN"/>
          </w:rPr>
          <w:t xml:space="preserve"> </w:t>
        </w:r>
      </w:ins>
      <w:ins w:id="18" w:author="Lihui" w:date="2026-01-15T16:56:00Z">
        <w:r>
          <w:rPr>
            <w:lang w:val="en-US" w:eastAsia="zh-CN"/>
          </w:rPr>
          <w:t>Th</w:t>
        </w:r>
      </w:ins>
      <w:ins w:id="19" w:author="Lihui" w:date="2026-02-02T16:48:00Z">
        <w:r w:rsidR="00DC7150">
          <w:rPr>
            <w:rFonts w:hint="eastAsia"/>
            <w:lang w:val="en-US" w:eastAsia="zh-CN"/>
          </w:rPr>
          <w:t>e</w:t>
        </w:r>
      </w:ins>
      <w:ins w:id="20" w:author="Lihui" w:date="2026-01-15T16:56:00Z">
        <w:r>
          <w:rPr>
            <w:lang w:val="en-US" w:eastAsia="zh-CN"/>
          </w:rPr>
          <w:t xml:space="preserve"> KI </w:t>
        </w:r>
      </w:ins>
      <w:ins w:id="21" w:author="Lihui" w:date="2026-02-02T16:48:00Z">
        <w:r w:rsidR="00DC7150">
          <w:rPr>
            <w:lang w:val="en-US" w:eastAsia="zh-CN"/>
          </w:rPr>
          <w:t xml:space="preserve">only </w:t>
        </w:r>
      </w:ins>
      <w:ins w:id="22" w:author="Lihui" w:date="2026-01-15T16:56:00Z">
        <w:r>
          <w:rPr>
            <w:lang w:val="en-US" w:eastAsia="zh-CN"/>
          </w:rPr>
          <w:t xml:space="preserve">focuses on </w:t>
        </w:r>
      </w:ins>
      <w:ins w:id="23" w:author="Lihui" w:date="2026-01-15T16:57:00Z">
        <w:r>
          <w:rPr>
            <w:lang w:val="en-US" w:eastAsia="zh-CN"/>
          </w:rPr>
          <w:t>DO-A capable device, and i</w:t>
        </w:r>
      </w:ins>
      <w:ins w:id="24" w:author="Lihui" w:date="2026-01-15T16:50:00Z">
        <w:r>
          <w:rPr>
            <w:lang w:val="en-US" w:eastAsia="zh-CN"/>
          </w:rPr>
          <w:t>t is not c</w:t>
        </w:r>
      </w:ins>
      <w:ins w:id="25" w:author="Lihui" w:date="2026-01-15T16:51:00Z">
        <w:r>
          <w:rPr>
            <w:lang w:val="en-US" w:eastAsia="zh-CN"/>
          </w:rPr>
          <w:t xml:space="preserve">lear whether and how the </w:t>
        </w:r>
      </w:ins>
      <w:ins w:id="26" w:author="Lihui" w:date="2026-01-15T16:52:00Z">
        <w:r>
          <w:rPr>
            <w:lang w:val="en-US" w:eastAsia="zh-CN"/>
          </w:rPr>
          <w:t>DO-A capable device support</w:t>
        </w:r>
      </w:ins>
      <w:ins w:id="27" w:author="Lihui" w:date="2026-01-15T16:53:00Z">
        <w:r>
          <w:rPr>
            <w:lang w:val="en-US" w:eastAsia="zh-CN"/>
          </w:rPr>
          <w:t>s</w:t>
        </w:r>
      </w:ins>
      <w:ins w:id="28" w:author="Lihui" w:date="2026-01-15T16:52:00Z">
        <w:r>
          <w:rPr>
            <w:lang w:val="en-US" w:eastAsia="zh-CN"/>
          </w:rPr>
          <w:t xml:space="preserve"> individual inventory, group inventory or pagin</w:t>
        </w:r>
      </w:ins>
      <w:ins w:id="29" w:author="Lihui" w:date="2026-01-15T16:53:00Z">
        <w:r>
          <w:rPr>
            <w:lang w:val="en-US" w:eastAsia="zh-CN"/>
          </w:rPr>
          <w:t>g all, hence, the potential requirement should be</w:t>
        </w:r>
      </w:ins>
      <w:ins w:id="30" w:author="Lihui" w:date="2026-01-15T16:55:00Z">
        <w:r>
          <w:rPr>
            <w:lang w:val="en-US" w:eastAsia="zh-CN"/>
          </w:rPr>
          <w:t xml:space="preserve"> </w:t>
        </w:r>
      </w:ins>
      <w:ins w:id="31" w:author="Lihui" w:date="2026-01-15T16:53:00Z">
        <w:r>
          <w:rPr>
            <w:lang w:val="en-US" w:eastAsia="zh-CN"/>
          </w:rPr>
          <w:t>de</w:t>
        </w:r>
      </w:ins>
      <w:ins w:id="32" w:author="Lihui" w:date="2026-01-15T16:54:00Z">
        <w:r>
          <w:rPr>
            <w:lang w:val="en-US" w:eastAsia="zh-CN"/>
          </w:rPr>
          <w:t xml:space="preserve">cided </w:t>
        </w:r>
      </w:ins>
      <w:ins w:id="33" w:author="Lihui" w:date="2026-01-15T16:57:00Z">
        <w:r>
          <w:rPr>
            <w:lang w:val="en-US" w:eastAsia="zh-CN"/>
          </w:rPr>
          <w:t>lat</w:t>
        </w:r>
      </w:ins>
      <w:ins w:id="34" w:author="Lihui" w:date="2026-01-15T16:58:00Z">
        <w:r>
          <w:rPr>
            <w:lang w:val="en-US" w:eastAsia="zh-CN"/>
          </w:rPr>
          <w:t>er and</w:t>
        </w:r>
      </w:ins>
      <w:ins w:id="35" w:author="Lihui" w:date="2026-01-15T16:57:00Z">
        <w:r>
          <w:rPr>
            <w:lang w:val="en-US" w:eastAsia="zh-CN"/>
          </w:rPr>
          <w:t xml:space="preserve"> </w:t>
        </w:r>
      </w:ins>
      <w:ins w:id="36" w:author="Lihui" w:date="2026-01-15T16:54:00Z">
        <w:r>
          <w:rPr>
            <w:lang w:val="en-US" w:eastAsia="zh-CN"/>
          </w:rPr>
          <w:t>based on SA</w:t>
        </w:r>
      </w:ins>
      <w:ins w:id="37" w:author="Lihui" w:date="2026-01-15T16:55:00Z">
        <w:r>
          <w:rPr>
            <w:lang w:val="en-US" w:eastAsia="zh-CN"/>
          </w:rPr>
          <w:t xml:space="preserve">2’s progress. </w:t>
        </w:r>
      </w:ins>
    </w:p>
    <w:p w14:paraId="123F56A2" w14:textId="6878E4C0" w:rsidR="00D4714A" w:rsidRPr="00D4714A" w:rsidDel="00D4714A" w:rsidRDefault="00D4714A" w:rsidP="00DC7150">
      <w:pPr>
        <w:pStyle w:val="NO"/>
        <w:rPr>
          <w:del w:id="38" w:author="Lihui" w:date="2026-01-14T14:26:00Z"/>
          <w:lang w:val="en-US"/>
        </w:rPr>
      </w:pPr>
      <w:del w:id="39" w:author="Lihui" w:date="2026-01-14T14:26:00Z">
        <w:r w:rsidRPr="00D4714A" w:rsidDel="00D4714A">
          <w:rPr>
            <w:lang w:val="en-US"/>
          </w:rPr>
          <w:delText>Editor’s Note: Potential security requirements are FFS</w:delText>
        </w:r>
      </w:del>
    </w:p>
    <w:p w14:paraId="1B9F440C" w14:textId="77777777" w:rsidR="00097BEC" w:rsidRPr="002933FF" w:rsidRDefault="00097BEC" w:rsidP="00DC7150">
      <w:pPr>
        <w:pStyle w:val="NO"/>
      </w:pPr>
    </w:p>
    <w:p w14:paraId="143E74BD" w14:textId="3194F43B" w:rsidR="00430AF4" w:rsidRDefault="00B41104" w:rsidP="00D471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A6A5C51" w14:textId="598CE003" w:rsidR="00F2032D" w:rsidRDefault="00F2032D" w:rsidP="00F2032D"/>
    <w:sectPr w:rsidR="00F2032D">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73B84" w14:textId="77777777" w:rsidR="0097591A" w:rsidRDefault="0097591A">
      <w:r>
        <w:separator/>
      </w:r>
    </w:p>
  </w:endnote>
  <w:endnote w:type="continuationSeparator" w:id="0">
    <w:p w14:paraId="54B42A63" w14:textId="77777777" w:rsidR="0097591A" w:rsidRDefault="00975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E441AB" w14:textId="77777777" w:rsidR="0097591A" w:rsidRDefault="0097591A">
      <w:r>
        <w:separator/>
      </w:r>
    </w:p>
  </w:footnote>
  <w:footnote w:type="continuationSeparator" w:id="0">
    <w:p w14:paraId="5B0F7FB9" w14:textId="77777777" w:rsidR="0097591A" w:rsidRDefault="009759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9B7CAD"/>
    <w:multiLevelType w:val="hybridMultilevel"/>
    <w:tmpl w:val="47448486"/>
    <w:lvl w:ilvl="0" w:tplc="AAAE802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ui">
    <w15:presenceInfo w15:providerId="None" w15:userId="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2EE0"/>
    <w:rsid w:val="00032590"/>
    <w:rsid w:val="00043669"/>
    <w:rsid w:val="000519AD"/>
    <w:rsid w:val="00054D97"/>
    <w:rsid w:val="000606D4"/>
    <w:rsid w:val="00067674"/>
    <w:rsid w:val="00097BEC"/>
    <w:rsid w:val="000A6AFF"/>
    <w:rsid w:val="000B59EB"/>
    <w:rsid w:val="000B5DD9"/>
    <w:rsid w:val="000E11D3"/>
    <w:rsid w:val="000F3C52"/>
    <w:rsid w:val="001005EF"/>
    <w:rsid w:val="001007EF"/>
    <w:rsid w:val="0010504F"/>
    <w:rsid w:val="00141EBC"/>
    <w:rsid w:val="001604A8"/>
    <w:rsid w:val="00167BE3"/>
    <w:rsid w:val="00173500"/>
    <w:rsid w:val="00185920"/>
    <w:rsid w:val="00191EA3"/>
    <w:rsid w:val="00192765"/>
    <w:rsid w:val="001A057E"/>
    <w:rsid w:val="001B093A"/>
    <w:rsid w:val="001C5CF1"/>
    <w:rsid w:val="001E0BB8"/>
    <w:rsid w:val="002000EF"/>
    <w:rsid w:val="0020752D"/>
    <w:rsid w:val="00214DF0"/>
    <w:rsid w:val="0022146A"/>
    <w:rsid w:val="002406B2"/>
    <w:rsid w:val="0024372D"/>
    <w:rsid w:val="002474B7"/>
    <w:rsid w:val="002644A7"/>
    <w:rsid w:val="00266561"/>
    <w:rsid w:val="00287BB7"/>
    <w:rsid w:val="00287C53"/>
    <w:rsid w:val="002921CD"/>
    <w:rsid w:val="002933FF"/>
    <w:rsid w:val="002C7896"/>
    <w:rsid w:val="002E7651"/>
    <w:rsid w:val="003238BA"/>
    <w:rsid w:val="00386B6E"/>
    <w:rsid w:val="003943AB"/>
    <w:rsid w:val="0039526B"/>
    <w:rsid w:val="003A57E7"/>
    <w:rsid w:val="003B2625"/>
    <w:rsid w:val="003D2503"/>
    <w:rsid w:val="003D55C1"/>
    <w:rsid w:val="003E11E2"/>
    <w:rsid w:val="00400042"/>
    <w:rsid w:val="004054C1"/>
    <w:rsid w:val="0041457A"/>
    <w:rsid w:val="00415685"/>
    <w:rsid w:val="00430AF4"/>
    <w:rsid w:val="0044235F"/>
    <w:rsid w:val="00442799"/>
    <w:rsid w:val="004720F8"/>
    <w:rsid w:val="004721C0"/>
    <w:rsid w:val="004811AD"/>
    <w:rsid w:val="004A113C"/>
    <w:rsid w:val="004A28D7"/>
    <w:rsid w:val="004E2F92"/>
    <w:rsid w:val="00501F7B"/>
    <w:rsid w:val="005074C4"/>
    <w:rsid w:val="0051513A"/>
    <w:rsid w:val="0051688C"/>
    <w:rsid w:val="0057021C"/>
    <w:rsid w:val="00575911"/>
    <w:rsid w:val="00587CB1"/>
    <w:rsid w:val="005A3FC1"/>
    <w:rsid w:val="005C3837"/>
    <w:rsid w:val="005D4AD8"/>
    <w:rsid w:val="005E2F60"/>
    <w:rsid w:val="005F6EA8"/>
    <w:rsid w:val="00604EE6"/>
    <w:rsid w:val="00610FC8"/>
    <w:rsid w:val="006141A7"/>
    <w:rsid w:val="0064356C"/>
    <w:rsid w:val="00653E2A"/>
    <w:rsid w:val="00663C95"/>
    <w:rsid w:val="006722D2"/>
    <w:rsid w:val="00694403"/>
    <w:rsid w:val="0069541A"/>
    <w:rsid w:val="006B6483"/>
    <w:rsid w:val="006C2FD5"/>
    <w:rsid w:val="006D332E"/>
    <w:rsid w:val="006D5171"/>
    <w:rsid w:val="00745B17"/>
    <w:rsid w:val="007520D0"/>
    <w:rsid w:val="00777055"/>
    <w:rsid w:val="00780A06"/>
    <w:rsid w:val="00785301"/>
    <w:rsid w:val="00786454"/>
    <w:rsid w:val="00793D77"/>
    <w:rsid w:val="007E0011"/>
    <w:rsid w:val="00800C50"/>
    <w:rsid w:val="00804670"/>
    <w:rsid w:val="00814783"/>
    <w:rsid w:val="00824C78"/>
    <w:rsid w:val="0082707E"/>
    <w:rsid w:val="008360D2"/>
    <w:rsid w:val="00856478"/>
    <w:rsid w:val="00860640"/>
    <w:rsid w:val="008613F0"/>
    <w:rsid w:val="00865565"/>
    <w:rsid w:val="008773BC"/>
    <w:rsid w:val="00883B9C"/>
    <w:rsid w:val="00884BB9"/>
    <w:rsid w:val="0089414F"/>
    <w:rsid w:val="008B4AAF"/>
    <w:rsid w:val="008E59F9"/>
    <w:rsid w:val="008F5866"/>
    <w:rsid w:val="009158D2"/>
    <w:rsid w:val="009255E7"/>
    <w:rsid w:val="00941A18"/>
    <w:rsid w:val="009460E7"/>
    <w:rsid w:val="00955E07"/>
    <w:rsid w:val="00964F50"/>
    <w:rsid w:val="0097591A"/>
    <w:rsid w:val="00976839"/>
    <w:rsid w:val="00980FFE"/>
    <w:rsid w:val="00982BA7"/>
    <w:rsid w:val="00991123"/>
    <w:rsid w:val="009A21B0"/>
    <w:rsid w:val="009B2104"/>
    <w:rsid w:val="009B7096"/>
    <w:rsid w:val="009D6C54"/>
    <w:rsid w:val="00A26909"/>
    <w:rsid w:val="00A34787"/>
    <w:rsid w:val="00A42DFE"/>
    <w:rsid w:val="00A7669F"/>
    <w:rsid w:val="00A83F3A"/>
    <w:rsid w:val="00A952B4"/>
    <w:rsid w:val="00A97832"/>
    <w:rsid w:val="00AA3DBE"/>
    <w:rsid w:val="00AA7E59"/>
    <w:rsid w:val="00AE35AD"/>
    <w:rsid w:val="00B13E6F"/>
    <w:rsid w:val="00B1513B"/>
    <w:rsid w:val="00B157C4"/>
    <w:rsid w:val="00B37D49"/>
    <w:rsid w:val="00B41104"/>
    <w:rsid w:val="00B825AB"/>
    <w:rsid w:val="00BA14EB"/>
    <w:rsid w:val="00BA4BE2"/>
    <w:rsid w:val="00BC0548"/>
    <w:rsid w:val="00BC07B1"/>
    <w:rsid w:val="00BD1620"/>
    <w:rsid w:val="00BE58D9"/>
    <w:rsid w:val="00BF3721"/>
    <w:rsid w:val="00BF610F"/>
    <w:rsid w:val="00C0616B"/>
    <w:rsid w:val="00C16EAF"/>
    <w:rsid w:val="00C2483E"/>
    <w:rsid w:val="00C52F8D"/>
    <w:rsid w:val="00C601CB"/>
    <w:rsid w:val="00C6465D"/>
    <w:rsid w:val="00C77E73"/>
    <w:rsid w:val="00C86F41"/>
    <w:rsid w:val="00C87441"/>
    <w:rsid w:val="00C936A3"/>
    <w:rsid w:val="00C93D83"/>
    <w:rsid w:val="00CC4471"/>
    <w:rsid w:val="00CD0D6B"/>
    <w:rsid w:val="00CE4456"/>
    <w:rsid w:val="00D07287"/>
    <w:rsid w:val="00D318B2"/>
    <w:rsid w:val="00D3258A"/>
    <w:rsid w:val="00D379EE"/>
    <w:rsid w:val="00D42280"/>
    <w:rsid w:val="00D4714A"/>
    <w:rsid w:val="00D54863"/>
    <w:rsid w:val="00D55FB4"/>
    <w:rsid w:val="00D6407C"/>
    <w:rsid w:val="00D7528C"/>
    <w:rsid w:val="00D81C77"/>
    <w:rsid w:val="00D851E0"/>
    <w:rsid w:val="00DB19BE"/>
    <w:rsid w:val="00DC7150"/>
    <w:rsid w:val="00DF218F"/>
    <w:rsid w:val="00E0205C"/>
    <w:rsid w:val="00E0494A"/>
    <w:rsid w:val="00E06CE9"/>
    <w:rsid w:val="00E11FBF"/>
    <w:rsid w:val="00E1464D"/>
    <w:rsid w:val="00E25D01"/>
    <w:rsid w:val="00E3373D"/>
    <w:rsid w:val="00E3528B"/>
    <w:rsid w:val="00E5222D"/>
    <w:rsid w:val="00E54C0A"/>
    <w:rsid w:val="00E86A50"/>
    <w:rsid w:val="00EA4E2E"/>
    <w:rsid w:val="00EA52E5"/>
    <w:rsid w:val="00EC64F2"/>
    <w:rsid w:val="00EE2B98"/>
    <w:rsid w:val="00F11DD3"/>
    <w:rsid w:val="00F2032D"/>
    <w:rsid w:val="00F21090"/>
    <w:rsid w:val="00F30FD1"/>
    <w:rsid w:val="00F333A5"/>
    <w:rsid w:val="00F431B2"/>
    <w:rsid w:val="00F56EFE"/>
    <w:rsid w:val="00F57C87"/>
    <w:rsid w:val="00F64D5B"/>
    <w:rsid w:val="00F6525A"/>
    <w:rsid w:val="00F72341"/>
    <w:rsid w:val="00F72D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57C4"/>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6141A7"/>
    <w:rPr>
      <w:rFonts w:ascii="Times New Roman" w:hAnsi="Times New Roman"/>
      <w:color w:val="FF0000"/>
      <w:lang w:eastAsia="en-US"/>
    </w:rPr>
  </w:style>
  <w:style w:type="character" w:customStyle="1" w:styleId="EditorsNoteChar">
    <w:name w:val="Editor's Note Char"/>
    <w:qFormat/>
    <w:locked/>
    <w:rsid w:val="002933FF"/>
    <w:rPr>
      <w:rFonts w:ascii="Times New Roman" w:hAnsi="Times New Roman"/>
      <w:color w:val="FF0000"/>
      <w:lang w:val="en-GB" w:eastAsia="en-US"/>
    </w:rPr>
  </w:style>
  <w:style w:type="character" w:customStyle="1" w:styleId="TF0">
    <w:name w:val="TF (文字)"/>
    <w:link w:val="TF"/>
    <w:qFormat/>
    <w:locked/>
    <w:rsid w:val="002933FF"/>
    <w:rPr>
      <w:rFonts w:ascii="Arial" w:hAnsi="Arial"/>
      <w:b/>
      <w:lang w:eastAsia="en-US"/>
    </w:rPr>
  </w:style>
  <w:style w:type="character" w:customStyle="1" w:styleId="B1Char">
    <w:name w:val="B1 Char"/>
    <w:link w:val="B1"/>
    <w:qFormat/>
    <w:rsid w:val="002933FF"/>
    <w:rPr>
      <w:rFonts w:ascii="Times New Roman" w:hAnsi="Times New Roman"/>
      <w:lang w:eastAsia="en-US"/>
    </w:rPr>
  </w:style>
  <w:style w:type="character" w:customStyle="1" w:styleId="NOChar">
    <w:name w:val="NO Char"/>
    <w:link w:val="NO"/>
    <w:qFormat/>
    <w:locked/>
    <w:rsid w:val="002933FF"/>
    <w:rPr>
      <w:rFonts w:ascii="Times New Roman" w:hAnsi="Times New Roman"/>
      <w:lang w:eastAsia="en-US"/>
    </w:rPr>
  </w:style>
  <w:style w:type="character" w:customStyle="1" w:styleId="10">
    <w:name w:val="标题 1 字符"/>
    <w:basedOn w:val="a0"/>
    <w:link w:val="1"/>
    <w:rsid w:val="00976839"/>
    <w:rPr>
      <w:rFonts w:ascii="Arial" w:hAnsi="Arial"/>
      <w:sz w:val="36"/>
      <w:lang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976839"/>
    <w:rPr>
      <w:rFonts w:ascii="Arial" w:hAnsi="Arial"/>
      <w:b/>
      <w:noProof/>
      <w:sz w:val="18"/>
      <w:lang w:eastAsia="en-US"/>
    </w:rPr>
  </w:style>
  <w:style w:type="paragraph" w:customStyle="1" w:styleId="Reference">
    <w:name w:val="Reference"/>
    <w:basedOn w:val="a"/>
    <w:rsid w:val="00976839"/>
    <w:pPr>
      <w:tabs>
        <w:tab w:val="left" w:pos="851"/>
      </w:tabs>
      <w:ind w:left="851" w:hanging="851"/>
    </w:pPr>
  </w:style>
  <w:style w:type="table" w:styleId="af2">
    <w:name w:val="Table Grid"/>
    <w:basedOn w:val="a1"/>
    <w:rsid w:val="00167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qFormat/>
    <w:rsid w:val="00430AF4"/>
    <w:rPr>
      <w:b/>
      <w:bCs/>
    </w:rPr>
  </w:style>
  <w:style w:type="paragraph" w:styleId="af4">
    <w:name w:val="List Paragraph"/>
    <w:basedOn w:val="a"/>
    <w:uiPriority w:val="34"/>
    <w:qFormat/>
    <w:rsid w:val="00430AF4"/>
    <w:pPr>
      <w:ind w:firstLineChars="200" w:firstLine="420"/>
    </w:pPr>
  </w:style>
  <w:style w:type="character" w:customStyle="1" w:styleId="NOZchn">
    <w:name w:val="NO Zchn"/>
    <w:qFormat/>
    <w:rsid w:val="00B157C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219</TotalTime>
  <Pages>2</Pages>
  <Words>507</Words>
  <Characters>2890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Lihui</cp:lastModifiedBy>
  <cp:revision>15</cp:revision>
  <cp:lastPrinted>1899-12-31T23:00:00Z</cp:lastPrinted>
  <dcterms:created xsi:type="dcterms:W3CDTF">2025-12-17T09:25:00Z</dcterms:created>
  <dcterms:modified xsi:type="dcterms:W3CDTF">2026-02-02T12:39:00Z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